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431" w:rsidRDefault="00426AF2" w:rsidP="00426AF2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КРАЙНО</w:t>
      </w:r>
      <w:r w:rsidRPr="00BE482C">
        <w:rPr>
          <w:rFonts w:asciiTheme="majorHAnsi" w:hAnsiTheme="majorHAnsi"/>
          <w:b/>
          <w:sz w:val="32"/>
          <w:szCs w:val="32"/>
        </w:rPr>
        <w:t xml:space="preserve"> ОТБОРНО КЛАСИРАНЕ </w:t>
      </w:r>
      <w:r>
        <w:rPr>
          <w:rFonts w:asciiTheme="majorHAnsi" w:hAnsiTheme="majorHAnsi"/>
          <w:b/>
          <w:sz w:val="32"/>
          <w:szCs w:val="32"/>
        </w:rPr>
        <w:t>МЪЖЕ</w:t>
      </w:r>
      <w:r w:rsidRPr="00BE482C"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b/>
          <w:sz w:val="32"/>
          <w:szCs w:val="32"/>
        </w:rPr>
        <w:t>КУПА „БЪЛГАРИЯ“ 2022</w:t>
      </w:r>
      <w:r w:rsidRPr="00BE482C">
        <w:rPr>
          <w:rFonts w:asciiTheme="majorHAnsi" w:hAnsiTheme="majorHAnsi"/>
          <w:b/>
          <w:sz w:val="32"/>
          <w:szCs w:val="32"/>
        </w:rPr>
        <w:t xml:space="preserve"> г.</w:t>
      </w:r>
    </w:p>
    <w:tbl>
      <w:tblPr>
        <w:tblW w:w="9735" w:type="dxa"/>
        <w:tblInd w:w="93" w:type="dxa"/>
        <w:tblLook w:val="04A0" w:firstRow="1" w:lastRow="0" w:firstColumn="1" w:lastColumn="0" w:noHBand="0" w:noVBand="1"/>
      </w:tblPr>
      <w:tblGrid>
        <w:gridCol w:w="560"/>
        <w:gridCol w:w="5575"/>
        <w:gridCol w:w="3600"/>
      </w:tblGrid>
      <w:tr w:rsidR="00426AF2" w:rsidRPr="007E784B" w:rsidTr="00426AF2">
        <w:trPr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:rsidR="00426AF2" w:rsidRPr="00426AF2" w:rsidRDefault="00426AF2" w:rsidP="00E97D93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ТОЧКИ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БВС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16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16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ЛЕВСКИ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16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НСА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ЧЕРВЕН БРЯГ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МИЗИЯ 80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A90E90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С</w:t>
            </w:r>
            <w:r w:rsidR="00A90E90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АСК СЛИВЕН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426AF2" w:rsidRPr="007E784B" w:rsidTr="00426AF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МИНЬОР</w:t>
            </w:r>
            <w:r w:rsidR="00A90E90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ПОБЕДА</w:t>
            </w:r>
            <w:r w:rsidR="00A90E90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 xml:space="preserve"> ЧЕРНОМОРЕЦ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ИВАЙЛО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A90E90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Р</w:t>
            </w:r>
            <w:r w:rsidR="00A90E90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A90E90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СПАРТАК ПЛ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КРАСНА ПОЛЯНА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A90E90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П</w:t>
            </w:r>
            <w:r w:rsidR="00A90E90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ЧЕРНО МОРЕ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ДИМОВ БОКСИНГ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КПВ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ХАРИС БОКСИНГ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БАББ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ЛАУТА АРМИ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426AF2" w:rsidRPr="007E784B" w:rsidTr="00426AF2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A90E90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СПАРТАК Д</w:t>
            </w:r>
            <w:r w:rsidR="00A90E90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A90E90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ДОБРИЧ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lastRenderedPageBreak/>
              <w:t>30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РОТУНДА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ВАРНА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ДОБРУДЖА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ДОРОСТОЛ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БУРГАС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ЛАДИМ</w:t>
            </w:r>
            <w:r w:rsidR="00A90E90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ЕК</w:t>
            </w: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A90E90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 xml:space="preserve">ЛЕВСКИ </w:t>
            </w:r>
            <w:r w:rsidR="00A90E90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СЗ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ИЗГРЕВ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ОМУРТАГ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СЕПТЕМВРИ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43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A90E90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СПАРТАК П</w:t>
            </w:r>
            <w:r w:rsidR="00A90E90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Д</w:t>
            </w:r>
            <w:bookmarkStart w:id="0" w:name="_GoBack"/>
            <w:bookmarkEnd w:id="0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СТАРА ЗАГОРА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426AF2" w:rsidRPr="007E784B" w:rsidTr="00426AF2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7E784B" w:rsidRDefault="00426AF2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ЯМБОЛ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AF2" w:rsidRPr="00A90E90" w:rsidRDefault="00426AF2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A90E90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Pr="00A90E90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:rsidR="006E7431" w:rsidRDefault="006E7431" w:rsidP="006E7431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6E7431" w:rsidRPr="00C52314" w:rsidRDefault="006E7431" w:rsidP="006E7431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p w:rsidR="0076018A" w:rsidRDefault="0076018A" w:rsidP="0073702F">
      <w:pPr>
        <w:ind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E957A4">
      <w:pPr>
        <w:ind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8F0" w:rsidRDefault="00A678F0" w:rsidP="00144764">
      <w:r>
        <w:separator/>
      </w:r>
    </w:p>
  </w:endnote>
  <w:endnote w:type="continuationSeparator" w:id="0">
    <w:p w:rsidR="00A678F0" w:rsidRDefault="00A678F0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8F0" w:rsidRDefault="00A678F0" w:rsidP="00144764">
      <w:r>
        <w:separator/>
      </w:r>
    </w:p>
  </w:footnote>
  <w:footnote w:type="continuationSeparator" w:id="0">
    <w:p w:rsidR="00A678F0" w:rsidRDefault="00A678F0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A4A8E"/>
    <w:rsid w:val="00426AF2"/>
    <w:rsid w:val="00487466"/>
    <w:rsid w:val="00570DB0"/>
    <w:rsid w:val="00576D0A"/>
    <w:rsid w:val="00606305"/>
    <w:rsid w:val="006D1ED9"/>
    <w:rsid w:val="006E7431"/>
    <w:rsid w:val="0073702F"/>
    <w:rsid w:val="0076018A"/>
    <w:rsid w:val="00853C82"/>
    <w:rsid w:val="00893BFD"/>
    <w:rsid w:val="00917784"/>
    <w:rsid w:val="00A25AD5"/>
    <w:rsid w:val="00A678F0"/>
    <w:rsid w:val="00A90E90"/>
    <w:rsid w:val="00B5771A"/>
    <w:rsid w:val="00C73178"/>
    <w:rsid w:val="00CB5611"/>
    <w:rsid w:val="00CE162C"/>
    <w:rsid w:val="00D876C6"/>
    <w:rsid w:val="00E9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2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3</cp:revision>
  <dcterms:created xsi:type="dcterms:W3CDTF">2022-11-09T09:34:00Z</dcterms:created>
  <dcterms:modified xsi:type="dcterms:W3CDTF">2022-11-09T12:09:00Z</dcterms:modified>
</cp:coreProperties>
</file>